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Westmorland and Furness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Westmorland and Furness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Westmorland and Furness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Westmorland and Furness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Westmorland and Furness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Westmorland and Furness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61.1% </w:t>
      </w:r>
      <w:r w:rsidRPr="004747BF">
        <w:rPr>
          <w:rFonts w:ascii="Libre Franklin Light" w:eastAsia="Times New Roman" w:hAnsi="Libre Franklin Light" w:cs="Calibri Light"/>
        </w:rPr>
        <w:t xml:space="preserve">of those respondents classified as PGSI 8+ in Westmorland and Furness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Westmorland and Furness is estimated to be </w:t>
      </w:r>
      <w:r w:rsidRPr="00773DF7">
        <w:rPr>
          <w:rFonts w:ascii="Libre Franklin Light" w:eastAsia="Times New Roman" w:hAnsi="Libre Franklin Light" w:cs="Calibri Light"/>
          <w:b/>
          <w:bCs/>
          <w:color w:val="C45911" w:themeColor="accent2" w:themeShade="BF"/>
        </w:rPr>
        <w:t xml:space="preserve">£3,278,625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Westmorland and Furness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Westmorland and Furness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Westmorland and Furness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Westmorland and Furness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estmorland and Furnes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Westmorland and Furness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estmorland and Furnes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Westmorland and Furness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Westmorland and Furness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estmorland and Furnes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Westmorland and Furness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Westmorland and Furness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Westmorland and Furness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Westmorland and Furness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Westmorland and Furness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Westmorland and Furness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£3,278,625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Westmorland and Furness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£53,403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£1,104,413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£79,116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£22,251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£40,794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£1,978,648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£3,278,625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Westmorland and Furness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Westmorland and Furness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Westmorland and Furness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Westmorland and Furness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Westmorland and Furness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Westmorland and Furness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Westmorland and Furness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Westmorland and Furness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Westmorland and Furness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Westmorland and Furness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Westmorland and Furness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Westmorland and Furness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172B0C1-B747-405C-9ED0-23FBF93A2CE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